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53058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07143/026-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530585" w:rsidRPr="0053058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530585" w:rsidRPr="00530585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530585" w:rsidRPr="00530585">
          <w:rPr>
            <w:rStyle w:val="aa"/>
          </w:rPr>
          <w:t xml:space="preserve"> 6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530585" w:rsidRPr="00530585">
          <w:rPr>
            <w:u w:val="single"/>
          </w:rPr>
          <w:t xml:space="preserve"> 07143/026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530585" w:rsidRPr="00530585">
          <w:rPr>
            <w:rStyle w:val="aa"/>
          </w:rPr>
          <w:t xml:space="preserve"> Старшая </w:t>
        </w:r>
        <w:r w:rsidR="00530585" w:rsidRPr="00530585">
          <w:rPr>
            <w:u w:val="single"/>
          </w:rPr>
          <w:t xml:space="preserve">медицинская 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530585" w:rsidRPr="00530585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530585" w:rsidRPr="0053058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7413D0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3058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07143/026-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7413D0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7413D0" w:rsidRPr="00751B84">
            <w:rPr>
              <w:rStyle w:val="ad"/>
              <w:sz w:val="20"/>
              <w:szCs w:val="20"/>
            </w:rPr>
            <w:fldChar w:fldCharType="separate"/>
          </w:r>
          <w:r w:rsidR="00530585">
            <w:rPr>
              <w:rStyle w:val="ad"/>
              <w:noProof/>
              <w:sz w:val="20"/>
              <w:szCs w:val="20"/>
            </w:rPr>
            <w:t>1</w:t>
          </w:r>
          <w:r w:rsidR="007413D0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30585" w:rsidRPr="00530585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6 фтизиатрическое отделение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26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1D2600001D14D118ADCD262A0A2B91C"/>
    <w:docVar w:name="rm_id" w:val="207"/>
    <w:docVar w:name="rm_name" w:val=" Старшая медицинская сестра "/>
    <w:docVar w:name="rm_number" w:val=" 07143/026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5D7C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585"/>
    <w:rsid w:val="00530AAA"/>
    <w:rsid w:val="00563E94"/>
    <w:rsid w:val="00576095"/>
    <w:rsid w:val="005A3A36"/>
    <w:rsid w:val="005B466C"/>
    <w:rsid w:val="005B7FE8"/>
    <w:rsid w:val="005C0A9A"/>
    <w:rsid w:val="00603B23"/>
    <w:rsid w:val="00666B71"/>
    <w:rsid w:val="0069682B"/>
    <w:rsid w:val="006A3B18"/>
    <w:rsid w:val="006C28B3"/>
    <w:rsid w:val="007049EB"/>
    <w:rsid w:val="00710271"/>
    <w:rsid w:val="00717C9F"/>
    <w:rsid w:val="00725A10"/>
    <w:rsid w:val="007413D0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94594"/>
    <w:rsid w:val="009A0939"/>
    <w:rsid w:val="00A12349"/>
    <w:rsid w:val="00A46BAC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C2F3C"/>
    <w:rsid w:val="00BE7053"/>
    <w:rsid w:val="00C02721"/>
    <w:rsid w:val="00C35B76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2016-10-17T11:40:00Z</dcterms:created>
  <dcterms:modified xsi:type="dcterms:W3CDTF">2016-10-18T09:20:00Z</dcterms:modified>
</cp:coreProperties>
</file>